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854ED" w14:textId="5E2EC833" w:rsidR="00F54723" w:rsidRDefault="00F54723" w:rsidP="00F54723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F071BE">
        <w:rPr>
          <w:rFonts w:cs="Arial"/>
        </w:rPr>
        <w:t xml:space="preserve"> </w:t>
      </w:r>
      <w:r w:rsidR="006B4451">
        <w:rPr>
          <w:rFonts w:cs="Arial"/>
        </w:rPr>
        <w:t>4300-000</w:t>
      </w:r>
      <w:r w:rsidR="00B40D97">
        <w:rPr>
          <w:rFonts w:cs="Arial"/>
        </w:rPr>
        <w:t>3</w:t>
      </w:r>
      <w:r w:rsidR="006B4451">
        <w:rPr>
          <w:rFonts w:cs="Arial"/>
        </w:rPr>
        <w:t>/202</w:t>
      </w:r>
      <w:r w:rsidR="0099383F">
        <w:rPr>
          <w:rFonts w:cs="Arial"/>
        </w:rPr>
        <w:t>6</w:t>
      </w:r>
      <w:r w:rsidR="006B4451">
        <w:rPr>
          <w:rFonts w:cs="Arial"/>
        </w:rPr>
        <w:t>-2</w:t>
      </w:r>
    </w:p>
    <w:p w14:paraId="64CEE9E1" w14:textId="43B07B03" w:rsidR="00F54723" w:rsidRPr="00241F04" w:rsidRDefault="00F54723" w:rsidP="00F54723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F071BE">
        <w:rPr>
          <w:rFonts w:cs="Arial"/>
        </w:rPr>
        <w:t xml:space="preserve"> </w:t>
      </w:r>
      <w:r w:rsidR="00E72F5B">
        <w:rPr>
          <w:rFonts w:cs="Arial"/>
        </w:rPr>
        <w:t>202</w:t>
      </w:r>
      <w:r w:rsidR="0099383F">
        <w:rPr>
          <w:rFonts w:cs="Arial"/>
        </w:rPr>
        <w:t>6</w:t>
      </w:r>
      <w:r w:rsidR="00E72F5B">
        <w:rPr>
          <w:rFonts w:cs="Arial"/>
        </w:rPr>
        <w:t>-</w:t>
      </w:r>
      <w:r w:rsidR="0099383F">
        <w:rPr>
          <w:rFonts w:cs="Arial"/>
        </w:rPr>
        <w:t>235</w:t>
      </w:r>
    </w:p>
    <w:p w14:paraId="70EF3826" w14:textId="77777777" w:rsidR="00F54723" w:rsidRDefault="00F54723" w:rsidP="00F54723">
      <w:pPr>
        <w:tabs>
          <w:tab w:val="left" w:pos="1026"/>
        </w:tabs>
        <w:jc w:val="both"/>
        <w:rPr>
          <w:rFonts w:cs="Arial"/>
        </w:rPr>
      </w:pPr>
    </w:p>
    <w:p w14:paraId="2449FAB9" w14:textId="77777777" w:rsidR="00F54723" w:rsidRPr="0011436A" w:rsidRDefault="00F54723" w:rsidP="00F54723">
      <w:pPr>
        <w:tabs>
          <w:tab w:val="left" w:pos="1026"/>
        </w:tabs>
        <w:jc w:val="both"/>
        <w:rPr>
          <w:rFonts w:cs="Arial"/>
        </w:rPr>
      </w:pPr>
    </w:p>
    <w:p w14:paraId="45245ADB" w14:textId="77777777" w:rsidR="00F54723" w:rsidRPr="002A186B" w:rsidRDefault="00F54723" w:rsidP="00F54723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1EBE609F" w14:textId="77777777" w:rsidR="00F54723" w:rsidRDefault="00F54723" w:rsidP="00F54723">
      <w:pPr>
        <w:tabs>
          <w:tab w:val="left" w:pos="1083"/>
        </w:tabs>
        <w:rPr>
          <w:rFonts w:cs="Arial"/>
        </w:rPr>
      </w:pPr>
    </w:p>
    <w:p w14:paraId="088D7E2B" w14:textId="77777777" w:rsidR="00F54723" w:rsidRDefault="00F54723" w:rsidP="00F54723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372DF942" w14:textId="77777777" w:rsidR="00F54723" w:rsidRDefault="00F54723" w:rsidP="00F54723">
      <w:pPr>
        <w:tabs>
          <w:tab w:val="left" w:pos="1083"/>
        </w:tabs>
        <w:rPr>
          <w:rFonts w:cs="Arial"/>
        </w:rPr>
      </w:pPr>
    </w:p>
    <w:p w14:paraId="79C0374F" w14:textId="77777777" w:rsidR="00F54723" w:rsidRDefault="00F54723" w:rsidP="00F54723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E16C5D6" w14:textId="77777777" w:rsidR="00F54723" w:rsidRDefault="00F54723" w:rsidP="00F54723">
      <w:pPr>
        <w:tabs>
          <w:tab w:val="left" w:pos="1083"/>
        </w:tabs>
        <w:rPr>
          <w:rFonts w:cs="Arial"/>
        </w:rPr>
      </w:pPr>
    </w:p>
    <w:p w14:paraId="2AB09190" w14:textId="77777777" w:rsidR="00F54723" w:rsidRDefault="00F54723" w:rsidP="00F54723">
      <w:pPr>
        <w:jc w:val="both"/>
        <w:rPr>
          <w:rFonts w:cs="Arial"/>
        </w:rPr>
      </w:pPr>
    </w:p>
    <w:p w14:paraId="52CD0D97" w14:textId="77777777" w:rsidR="00F54723" w:rsidRDefault="00F54723" w:rsidP="00F54723">
      <w:pPr>
        <w:jc w:val="both"/>
        <w:rPr>
          <w:rFonts w:cs="Arial"/>
        </w:rPr>
      </w:pPr>
    </w:p>
    <w:p w14:paraId="1F8F3040" w14:textId="77777777" w:rsidR="00F54723" w:rsidRPr="00F35A6C" w:rsidRDefault="00F54723" w:rsidP="00F54723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533ACB49" w14:textId="77777777" w:rsidR="00F54723" w:rsidRDefault="00F54723" w:rsidP="00F54723">
      <w:pPr>
        <w:jc w:val="both"/>
        <w:rPr>
          <w:rFonts w:cs="Arial"/>
        </w:rPr>
      </w:pPr>
    </w:p>
    <w:p w14:paraId="119586AA" w14:textId="77777777" w:rsidR="00F54723" w:rsidRDefault="00F54723" w:rsidP="00F54723">
      <w:pPr>
        <w:jc w:val="both"/>
        <w:rPr>
          <w:rFonts w:cs="Arial"/>
        </w:rPr>
      </w:pPr>
    </w:p>
    <w:p w14:paraId="305BE4C0" w14:textId="77777777" w:rsidR="00F54723" w:rsidRPr="00F35A6C" w:rsidRDefault="00F54723" w:rsidP="00F54723">
      <w:pPr>
        <w:jc w:val="both"/>
        <w:rPr>
          <w:rFonts w:cs="Arial"/>
        </w:rPr>
      </w:pPr>
    </w:p>
    <w:p w14:paraId="50636E0B" w14:textId="77777777" w:rsidR="00F54723" w:rsidRDefault="00F54723" w:rsidP="00F54723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1181831A" w14:textId="77777777" w:rsidR="00F54723" w:rsidRDefault="00F54723" w:rsidP="00F54723">
      <w:pPr>
        <w:jc w:val="both"/>
        <w:rPr>
          <w:rFonts w:cs="Arial"/>
        </w:rPr>
      </w:pPr>
    </w:p>
    <w:p w14:paraId="308F2D86" w14:textId="77777777" w:rsidR="00F54723" w:rsidRPr="00F35A6C" w:rsidRDefault="00F54723" w:rsidP="00F54723">
      <w:pPr>
        <w:jc w:val="both"/>
        <w:rPr>
          <w:rFonts w:cs="Arial"/>
        </w:rPr>
      </w:pPr>
    </w:p>
    <w:p w14:paraId="7FD2468B" w14:textId="77777777" w:rsidR="00F54723" w:rsidRPr="00F35A6C" w:rsidRDefault="00F54723" w:rsidP="00F54723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0E92CAB" w14:textId="77777777" w:rsidR="00F54723" w:rsidRDefault="00F54723" w:rsidP="00F5472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4C6384CC" w14:textId="77777777" w:rsidR="00F54723" w:rsidRPr="007838D2" w:rsidRDefault="00F54723" w:rsidP="00F54723">
      <w:pPr>
        <w:rPr>
          <w:rFonts w:cs="Arial"/>
        </w:rPr>
      </w:pPr>
    </w:p>
    <w:p w14:paraId="20EA566F" w14:textId="77777777" w:rsidR="00F54723" w:rsidRPr="007838D2" w:rsidRDefault="00F54723" w:rsidP="00F54723">
      <w:pPr>
        <w:rPr>
          <w:rFonts w:cs="Arial"/>
        </w:rPr>
      </w:pPr>
    </w:p>
    <w:p w14:paraId="5902AF5F" w14:textId="77777777" w:rsidR="00F54723" w:rsidRDefault="00F54723" w:rsidP="00F54723">
      <w:pPr>
        <w:rPr>
          <w:rFonts w:cs="Arial"/>
        </w:rPr>
      </w:pPr>
    </w:p>
    <w:p w14:paraId="570EC18D" w14:textId="77777777" w:rsidR="00F54723" w:rsidRDefault="00F54723" w:rsidP="00F54723">
      <w:pPr>
        <w:rPr>
          <w:rFonts w:cs="Arial"/>
          <w:i/>
        </w:rPr>
      </w:pPr>
    </w:p>
    <w:p w14:paraId="6C242998" w14:textId="77777777" w:rsidR="00F54723" w:rsidRDefault="00F54723" w:rsidP="00F54723">
      <w:pPr>
        <w:rPr>
          <w:rFonts w:cs="Arial"/>
          <w:i/>
        </w:rPr>
      </w:pPr>
    </w:p>
    <w:p w14:paraId="425C9139" w14:textId="77777777" w:rsidR="00F54723" w:rsidRDefault="00F54723" w:rsidP="00F54723">
      <w:pPr>
        <w:rPr>
          <w:rFonts w:cs="Arial"/>
          <w:i/>
        </w:rPr>
      </w:pPr>
    </w:p>
    <w:p w14:paraId="743C0BD9" w14:textId="77777777" w:rsidR="00F54723" w:rsidRDefault="00F54723" w:rsidP="00F54723">
      <w:pPr>
        <w:rPr>
          <w:rFonts w:cs="Arial"/>
          <w:i/>
        </w:rPr>
      </w:pPr>
    </w:p>
    <w:p w14:paraId="3E9F835C" w14:textId="77777777" w:rsidR="00F54723" w:rsidRDefault="00F54723" w:rsidP="00F54723">
      <w:pPr>
        <w:rPr>
          <w:rFonts w:cs="Arial"/>
          <w:i/>
        </w:rPr>
      </w:pPr>
    </w:p>
    <w:p w14:paraId="087F4042" w14:textId="77777777" w:rsidR="00F54723" w:rsidRDefault="00F54723" w:rsidP="00F54723">
      <w:pPr>
        <w:rPr>
          <w:rFonts w:cs="Arial"/>
          <w:i/>
        </w:rPr>
      </w:pPr>
    </w:p>
    <w:p w14:paraId="14D0E3AB" w14:textId="77777777" w:rsidR="00F54723" w:rsidRDefault="00F54723" w:rsidP="00F54723">
      <w:pPr>
        <w:rPr>
          <w:rFonts w:cs="Arial"/>
          <w:i/>
        </w:rPr>
      </w:pPr>
    </w:p>
    <w:p w14:paraId="2CBAD9BC" w14:textId="77777777" w:rsidR="00F54723" w:rsidRDefault="00F54723" w:rsidP="00F54723">
      <w:pPr>
        <w:rPr>
          <w:rFonts w:cs="Arial"/>
          <w:i/>
        </w:rPr>
      </w:pPr>
    </w:p>
    <w:p w14:paraId="173FC722" w14:textId="77777777" w:rsidR="00F54723" w:rsidRDefault="00F54723" w:rsidP="00F54723">
      <w:pPr>
        <w:rPr>
          <w:rFonts w:cs="Arial"/>
          <w:i/>
        </w:rPr>
      </w:pPr>
    </w:p>
    <w:p w14:paraId="04C721EC" w14:textId="77777777" w:rsidR="00F54723" w:rsidRDefault="00F54723" w:rsidP="00F54723">
      <w:pPr>
        <w:rPr>
          <w:rFonts w:cs="Arial"/>
          <w:i/>
        </w:rPr>
      </w:pPr>
    </w:p>
    <w:p w14:paraId="666D018C" w14:textId="77777777" w:rsidR="00F54723" w:rsidRDefault="00F54723" w:rsidP="00F54723">
      <w:pPr>
        <w:rPr>
          <w:rFonts w:cs="Arial"/>
          <w:i/>
        </w:rPr>
      </w:pPr>
    </w:p>
    <w:p w14:paraId="7EE13524" w14:textId="77777777" w:rsidR="00F54723" w:rsidRDefault="00F54723" w:rsidP="00F54723">
      <w:pPr>
        <w:rPr>
          <w:rFonts w:cs="Arial"/>
          <w:i/>
        </w:rPr>
      </w:pPr>
    </w:p>
    <w:p w14:paraId="20C0ABC1" w14:textId="77777777" w:rsidR="00F54723" w:rsidRDefault="00F54723" w:rsidP="00F54723">
      <w:pPr>
        <w:rPr>
          <w:rFonts w:cs="Arial"/>
          <w:i/>
        </w:rPr>
      </w:pPr>
    </w:p>
    <w:p w14:paraId="1A89C064" w14:textId="77777777" w:rsidR="00F54723" w:rsidRDefault="00F54723" w:rsidP="00F54723">
      <w:pPr>
        <w:rPr>
          <w:rFonts w:cs="Arial"/>
          <w:i/>
        </w:rPr>
      </w:pPr>
    </w:p>
    <w:p w14:paraId="31A6756D" w14:textId="77777777" w:rsidR="00F54723" w:rsidRDefault="00F54723" w:rsidP="00F54723">
      <w:pPr>
        <w:rPr>
          <w:rFonts w:cs="Arial"/>
          <w:i/>
        </w:rPr>
      </w:pPr>
    </w:p>
    <w:p w14:paraId="59F399CF" w14:textId="77777777" w:rsidR="00F54723" w:rsidRDefault="00F54723" w:rsidP="00F54723">
      <w:pPr>
        <w:jc w:val="both"/>
        <w:rPr>
          <w:rFonts w:cs="Arial"/>
          <w:i/>
        </w:rPr>
      </w:pPr>
    </w:p>
    <w:p w14:paraId="7160716A" w14:textId="77777777" w:rsidR="00F54723" w:rsidRDefault="00F54723" w:rsidP="00F54723">
      <w:pPr>
        <w:jc w:val="both"/>
        <w:rPr>
          <w:rFonts w:cs="Arial"/>
          <w:i/>
        </w:rPr>
      </w:pPr>
    </w:p>
    <w:p w14:paraId="1BEBD9D5" w14:textId="77777777" w:rsidR="00F54723" w:rsidRDefault="00F54723" w:rsidP="00F54723">
      <w:pPr>
        <w:jc w:val="both"/>
        <w:rPr>
          <w:rFonts w:cs="Arial"/>
          <w:i/>
        </w:rPr>
      </w:pPr>
    </w:p>
    <w:p w14:paraId="421090A1" w14:textId="77777777" w:rsidR="00F54723" w:rsidRDefault="00F54723" w:rsidP="00F54723">
      <w:pPr>
        <w:jc w:val="both"/>
        <w:rPr>
          <w:rFonts w:cs="Arial"/>
          <w:i/>
        </w:rPr>
      </w:pPr>
    </w:p>
    <w:p w14:paraId="76C33910" w14:textId="77777777" w:rsidR="00836615" w:rsidRPr="00E81DF5" w:rsidRDefault="00836615" w:rsidP="0083661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7B4C08D6" w14:textId="77777777" w:rsidR="00F54723" w:rsidRPr="00E81DF5" w:rsidRDefault="00F54723" w:rsidP="00F54723">
      <w:pPr>
        <w:jc w:val="both"/>
        <w:rPr>
          <w:rFonts w:cs="Arial"/>
          <w:i/>
        </w:rPr>
      </w:pPr>
    </w:p>
    <w:p w14:paraId="18BF8984" w14:textId="4E3BD3F1" w:rsidR="00D47195" w:rsidRPr="00F54723" w:rsidRDefault="00D47195" w:rsidP="00F54723"/>
    <w:sectPr w:rsidR="00D47195" w:rsidRPr="00F5472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865EF" w14:textId="77777777" w:rsidR="00C4216F" w:rsidRDefault="00C4216F">
      <w:r>
        <w:separator/>
      </w:r>
    </w:p>
  </w:endnote>
  <w:endnote w:type="continuationSeparator" w:id="0">
    <w:p w14:paraId="3E520DC2" w14:textId="77777777" w:rsidR="00C4216F" w:rsidRDefault="00C4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5DEF15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874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874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5C3DC" w14:textId="77777777" w:rsidR="00C4216F" w:rsidRDefault="00C4216F">
      <w:r>
        <w:separator/>
      </w:r>
    </w:p>
  </w:footnote>
  <w:footnote w:type="continuationSeparator" w:id="0">
    <w:p w14:paraId="418439F1" w14:textId="77777777" w:rsidR="00C4216F" w:rsidRDefault="00C4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72922723" w:rsidR="00C0552D" w:rsidRPr="00B84F6D" w:rsidRDefault="00B84F6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84F6D">
            <w:rPr>
              <w:rFonts w:cs="Arial"/>
              <w:color w:val="000000"/>
              <w:sz w:val="16"/>
              <w:szCs w:val="16"/>
            </w:rPr>
            <w:t>NMV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7498802">
    <w:abstractNumId w:val="3"/>
  </w:num>
  <w:num w:numId="2" w16cid:durableId="1060328617">
    <w:abstractNumId w:val="5"/>
  </w:num>
  <w:num w:numId="3" w16cid:durableId="495074987">
    <w:abstractNumId w:val="2"/>
  </w:num>
  <w:num w:numId="4" w16cid:durableId="666523299">
    <w:abstractNumId w:val="1"/>
  </w:num>
  <w:num w:numId="5" w16cid:durableId="351033189">
    <w:abstractNumId w:val="4"/>
  </w:num>
  <w:num w:numId="6" w16cid:durableId="1451780386">
    <w:abstractNumId w:val="0"/>
  </w:num>
  <w:num w:numId="7" w16cid:durableId="964695341">
    <w:abstractNumId w:val="7"/>
  </w:num>
  <w:num w:numId="8" w16cid:durableId="305746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3E6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3F6914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25FB"/>
    <w:rsid w:val="005564B9"/>
    <w:rsid w:val="005608A6"/>
    <w:rsid w:val="005724B4"/>
    <w:rsid w:val="005743C8"/>
    <w:rsid w:val="005753D9"/>
    <w:rsid w:val="0058399F"/>
    <w:rsid w:val="005874F5"/>
    <w:rsid w:val="005A785E"/>
    <w:rsid w:val="005B230F"/>
    <w:rsid w:val="005B253B"/>
    <w:rsid w:val="005B3910"/>
    <w:rsid w:val="005B5736"/>
    <w:rsid w:val="005B64DE"/>
    <w:rsid w:val="005C1FBB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36F1"/>
    <w:rsid w:val="0065152F"/>
    <w:rsid w:val="00662D8F"/>
    <w:rsid w:val="0066332D"/>
    <w:rsid w:val="00670A28"/>
    <w:rsid w:val="00670D1D"/>
    <w:rsid w:val="00674C93"/>
    <w:rsid w:val="006776D7"/>
    <w:rsid w:val="0067786C"/>
    <w:rsid w:val="006B311B"/>
    <w:rsid w:val="006B445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36615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383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2CC5"/>
    <w:rsid w:val="00AB3346"/>
    <w:rsid w:val="00AB4674"/>
    <w:rsid w:val="00AB6F32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0D97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B4406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216F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6052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0474"/>
    <w:rsid w:val="00E43C3D"/>
    <w:rsid w:val="00E550C0"/>
    <w:rsid w:val="00E61921"/>
    <w:rsid w:val="00E676C3"/>
    <w:rsid w:val="00E72F5B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071BE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4723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CB7B14-0D0A-401C-AA5B-532D38205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4F2E604-6C82-46FF-984F-84AAACAC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29</cp:revision>
  <cp:lastPrinted>2016-06-20T06:30:00Z</cp:lastPrinted>
  <dcterms:created xsi:type="dcterms:W3CDTF">2018-07-24T11:47:00Z</dcterms:created>
  <dcterms:modified xsi:type="dcterms:W3CDTF">2026-06-09T11:39:00Z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